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128A8A76" w14:textId="77777777" w:rsidR="00166FF9" w:rsidRPr="00024F67" w:rsidRDefault="00166FF9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7A3E3" w14:textId="77777777" w:rsidR="00773A8B" w:rsidRDefault="00773A8B" w:rsidP="00BB5C4F">
      <w:r>
        <w:separator/>
      </w:r>
    </w:p>
  </w:endnote>
  <w:endnote w:type="continuationSeparator" w:id="0">
    <w:p w14:paraId="14B8BB83" w14:textId="77777777" w:rsidR="00773A8B" w:rsidRDefault="00773A8B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911A0" w14:textId="77777777" w:rsidR="00773A8B" w:rsidRDefault="00773A8B" w:rsidP="00BB5C4F">
      <w:r>
        <w:separator/>
      </w:r>
    </w:p>
  </w:footnote>
  <w:footnote w:type="continuationSeparator" w:id="0">
    <w:p w14:paraId="66D06255" w14:textId="77777777" w:rsidR="00773A8B" w:rsidRDefault="00773A8B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679E" w14:textId="77777777" w:rsidR="00BA60FF" w:rsidRPr="00BA60FF" w:rsidRDefault="00BA60FF" w:rsidP="00BA60FF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A60FF">
      <w:rPr>
        <w:rFonts w:asciiTheme="minorHAnsi" w:hAnsiTheme="minorHAnsi" w:cstheme="minorHAnsi"/>
        <w:color w:val="5B9BD5" w:themeColor="accent1"/>
        <w:sz w:val="24"/>
      </w:rPr>
      <w:t>OŠ ZBORA ODPOSLANCEV KOČEVJE</w:t>
    </w:r>
  </w:p>
  <w:p w14:paraId="6BBF0BC9" w14:textId="77777777" w:rsidR="00BA60FF" w:rsidRPr="00BA60FF" w:rsidRDefault="00BA60FF" w:rsidP="00BA60FF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BA60FF">
      <w:rPr>
        <w:rFonts w:asciiTheme="minorHAnsi" w:hAnsiTheme="minorHAnsi" w:cstheme="minorHAnsi"/>
        <w:color w:val="5B9BD5" w:themeColor="accent1"/>
        <w:sz w:val="24"/>
      </w:rPr>
      <w:t>Trg zbora odposlancev 28</w:t>
    </w:r>
  </w:p>
  <w:p w14:paraId="303AAB15" w14:textId="1B3413BC" w:rsidR="006E2399" w:rsidRPr="00094740" w:rsidRDefault="00BA60FF" w:rsidP="00BA60FF">
    <w:pPr>
      <w:pStyle w:val="Header"/>
      <w:jc w:val="center"/>
    </w:pPr>
    <w:r w:rsidRPr="00BA60FF">
      <w:rPr>
        <w:rFonts w:asciiTheme="minorHAnsi" w:hAnsiTheme="minorHAnsi" w:cstheme="minorHAnsi"/>
        <w:color w:val="5B9BD5" w:themeColor="accent1"/>
        <w:sz w:val="24"/>
      </w:rPr>
      <w:t>1330 Kočevje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66FF9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D127C"/>
    <w:rsid w:val="003E2ACC"/>
    <w:rsid w:val="003F0DAA"/>
    <w:rsid w:val="00400569"/>
    <w:rsid w:val="00413C63"/>
    <w:rsid w:val="00423F85"/>
    <w:rsid w:val="00425988"/>
    <w:rsid w:val="0044020B"/>
    <w:rsid w:val="00461B90"/>
    <w:rsid w:val="00481570"/>
    <w:rsid w:val="00483B5B"/>
    <w:rsid w:val="004B45F9"/>
    <w:rsid w:val="004D4EC4"/>
    <w:rsid w:val="00500445"/>
    <w:rsid w:val="00511D99"/>
    <w:rsid w:val="00521826"/>
    <w:rsid w:val="00522FDF"/>
    <w:rsid w:val="005376C1"/>
    <w:rsid w:val="00542127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6E2399"/>
    <w:rsid w:val="00706F93"/>
    <w:rsid w:val="007138CE"/>
    <w:rsid w:val="00751834"/>
    <w:rsid w:val="007554FD"/>
    <w:rsid w:val="007564BD"/>
    <w:rsid w:val="00773A8B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A60FF"/>
    <w:rsid w:val="00BA63DA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19B5"/>
    <w:rsid w:val="00CF2C8F"/>
    <w:rsid w:val="00D17A99"/>
    <w:rsid w:val="00D329E7"/>
    <w:rsid w:val="00D32E4F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61D70"/>
    <w:rsid w:val="00E70013"/>
    <w:rsid w:val="00E757D1"/>
    <w:rsid w:val="00E85D3B"/>
    <w:rsid w:val="00EB1912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81</Words>
  <Characters>486</Characters>
  <Application>Microsoft Office Word</Application>
  <DocSecurity>0</DocSecurity>
  <Lines>18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2025-12-21T10:12:00Z</dcterms:modified>
  <cp:contentStatus/>
</cp:coreProperties>
</file>